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770425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 w:rsidRPr="00770425">
              <w:rPr>
                <w:lang w:val="el-GR"/>
              </w:rPr>
              <w:t xml:space="preserve"> </w:t>
            </w:r>
            <w:bookmarkStart w:id="0" w:name="_GoBack"/>
            <w:r w:rsidRPr="0077042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ΛΑΠΑΡΟΣΚΟΠΙΚΟΣ ΧΕΙΡΟΥΡΓΙΚΟΣ ΠΡΟΣΟΜΟΙΩΤΗΣ BOX TRAINER</w:t>
            </w:r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70425" w:rsidRPr="004E67E9" w:rsidTr="00E754F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u w:val="single"/>
                <w:lang w:val="el-GR" w:eastAsia="el-GR"/>
              </w:rPr>
            </w:pPr>
            <w:proofErr w:type="spellStart"/>
            <w:r w:rsidRPr="00770425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Συσκευή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70425" w:rsidRPr="004E67E9" w:rsidTr="00E754F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 συσκευή είναι ελαφριά, σταθερή και φορητή.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70425" w:rsidRPr="004E67E9" w:rsidTr="00E754F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Έχει εργονομικό σχεδιασμό με 14 θύρες πρόσβασης, ρεαλιστική ακαμψία ιστού και </w:t>
            </w:r>
            <w:proofErr w:type="spellStart"/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τροκάρ</w:t>
            </w:r>
            <w:proofErr w:type="spellEnd"/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με συμβατότητα έως 12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70425" w:rsidRPr="004E67E9" w:rsidTr="00E754F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Υποστηρίζει συνδεσιμότητα 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μέσω καλωδίου 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Micro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σε 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είναι συμβατή με τις περισσότερες οθόνες.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70425" w:rsidRPr="004E67E9" w:rsidTr="00E754F2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Μπορεί να υποστηρίξει δύο οθόνες ταυτόχρονα.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70425" w:rsidRPr="004E67E9" w:rsidTr="00E754F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Διαθέτει σταθερή κάμερα υψηλής ανάλυσης 1080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p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60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fps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αλλά υποστηρίζει και ενσωμάτωση με </w:t>
            </w:r>
            <w:proofErr w:type="spellStart"/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λαπαροσκοπική</w:t>
            </w:r>
            <w:proofErr w:type="spellEnd"/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κάμερα.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70425" w:rsidRPr="00770425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Διαθέτει φωτιζόμενο (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ON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OFF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 χώρο εργασίας.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770425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Περιλ</w:t>
            </w:r>
            <w:proofErr w:type="spellEnd"/>
            <w:r w:rsidRPr="00770425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αμβάνει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BoxLap</w:t>
            </w:r>
            <w:proofErr w:type="spellEnd"/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Base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8 x Exercise Module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1 x 5mm Laparoscopic Needle Holder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2 x 5mm Laparoscopic Dissector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1 x 5mm Laparoscopic Scissors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2 x 5mm Trocar ports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2 x 5mm Trocar ports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1080p, 60fps Full HD camera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770425" w:rsidRPr="004E67E9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proofErr w:type="spellStart"/>
            <w:r w:rsidRPr="00770425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Λογισμικό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770425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Η συσκευή διαθέτει μια συνοδευτική εφαρμογή 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Android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iOS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που παρακολουθεί την πρόοδο του χρήστη.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770425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Η εφαρμογή προσφέρει μετρήσεις εκπαίδευσης χρησιμοποιώντας τεχνολογία 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</w:rPr>
              <w:t>AI</w:t>
            </w: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όπως ταχύτητα, επιτάχυνση, οικονομία κίνησης, μήκος διαδρομής και επιδεξιότητα χεριών.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770425" w:rsidTr="001B450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425" w:rsidRPr="00770425" w:rsidRDefault="00770425" w:rsidP="0077042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Δίσκος με πολλαπλούς ανυψωμένους δακτυλίους</w:t>
            </w:r>
          </w:p>
        </w:tc>
        <w:tc>
          <w:tcPr>
            <w:tcW w:w="1080" w:type="dxa"/>
            <w:shd w:val="clear" w:color="auto" w:fill="auto"/>
          </w:tcPr>
          <w:p w:rsidR="00770425" w:rsidRDefault="00770425" w:rsidP="00770425">
            <w:pPr>
              <w:jc w:val="center"/>
            </w:pPr>
            <w:r w:rsidRPr="004A770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770425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21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704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 εταιρεία θα μεταφέρει, εγκαταστήσει και θέσει σε πλήρη λειτουργία όλο τον προσφερόμενο εξοπλισμό στο σημείο που θα υποδειχθεί. Η εταιρεία μας αναλαμβάνει την υποχρέωση να παράσχει εγγύηση καλής λειτουργίας για το σύνολο του υπό προμήθεια εξοπλισμού, συνολικής διάρκειας 2 (δύο) ετών από την ημερομηνία παραλαβής του</w:t>
            </w:r>
          </w:p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70425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7042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70425" w:rsidRPr="00770425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70425" w:rsidRPr="004E67E9" w:rsidRDefault="00770425" w:rsidP="0077042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0425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EB60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1C5CCCB0</Template>
  <TotalTime>1</TotalTime>
  <Pages>2</Pages>
  <Words>276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2025-12-16T09:06:00Z</dcterms:created>
  <dcterms:modified xsi:type="dcterms:W3CDTF">2025-12-16T09:06:00Z</dcterms:modified>
</cp:coreProperties>
</file>